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70CD8EFC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</w:t>
            </w:r>
            <w:r w:rsidR="005621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302FCFB9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</w:t>
            </w:r>
            <w:r w:rsidR="005621CC">
              <w:rPr>
                <w:sz w:val="28"/>
                <w:szCs w:val="28"/>
              </w:rPr>
              <w:t>4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14A498B5" w14:textId="77777777" w:rsidR="001E3AF8" w:rsidRPr="005621CC" w:rsidRDefault="001E3AF8" w:rsidP="001E3AF8">
      <w:pPr>
        <w:rPr>
          <w:b/>
          <w:sz w:val="26"/>
          <w:szCs w:val="26"/>
        </w:rPr>
      </w:pPr>
      <w:r w:rsidRPr="005621CC">
        <w:rPr>
          <w:b/>
          <w:bCs/>
          <w:sz w:val="26"/>
          <w:szCs w:val="26"/>
        </w:rPr>
        <w:t>О подготовке и проведении форума председателей первичных профсоюзных организаций и профсоюзного актива Курской городской организации Общероссийского Профсоюза образования «Сильная</w:t>
      </w:r>
      <w:r w:rsidRPr="005621CC">
        <w:rPr>
          <w:b/>
          <w:sz w:val="26"/>
          <w:szCs w:val="26"/>
        </w:rPr>
        <w:t xml:space="preserve"> первичка – сильный профсоюз» </w:t>
      </w:r>
    </w:p>
    <w:p w14:paraId="09609594" w14:textId="5F12D2A1" w:rsidR="001E3AF8" w:rsidRPr="005621CC" w:rsidRDefault="00693D5E" w:rsidP="006C2B18">
      <w:pPr>
        <w:jc w:val="both"/>
        <w:rPr>
          <w:sz w:val="26"/>
          <w:szCs w:val="26"/>
        </w:rPr>
      </w:pPr>
      <w:r w:rsidRPr="005621CC">
        <w:rPr>
          <w:sz w:val="26"/>
          <w:szCs w:val="26"/>
        </w:rPr>
        <w:t>М.В. Боева, председатель Горкома профсоюза</w:t>
      </w:r>
    </w:p>
    <w:p w14:paraId="37FD7F6D" w14:textId="77777777" w:rsidR="001C134D" w:rsidRPr="005621CC" w:rsidRDefault="001C134D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0662F1D3" w14:textId="77777777" w:rsidR="001C134D" w:rsidRPr="005621CC" w:rsidRDefault="00693D5E" w:rsidP="001E3AF8">
      <w:pPr>
        <w:tabs>
          <w:tab w:val="left" w:pos="0"/>
        </w:tabs>
        <w:jc w:val="both"/>
        <w:rPr>
          <w:sz w:val="26"/>
          <w:szCs w:val="26"/>
        </w:rPr>
      </w:pPr>
      <w:r w:rsidRPr="005621CC">
        <w:rPr>
          <w:sz w:val="26"/>
          <w:szCs w:val="26"/>
        </w:rPr>
        <w:t>В</w:t>
      </w:r>
      <w:r w:rsidR="001E3AF8" w:rsidRPr="005621CC">
        <w:rPr>
          <w:sz w:val="26"/>
          <w:szCs w:val="26"/>
        </w:rPr>
        <w:t xml:space="preserve"> соответствии с планом работы Курской городской организации Общероссийского Профсоюза образования </w:t>
      </w:r>
      <w:r w:rsidRPr="005621CC">
        <w:rPr>
          <w:sz w:val="26"/>
          <w:szCs w:val="26"/>
        </w:rPr>
        <w:t>на 2023 год запланировано проведение выездного форума председателей ППО и профсоюзного актива</w:t>
      </w:r>
      <w:r w:rsidR="001C134D" w:rsidRPr="005621CC">
        <w:rPr>
          <w:sz w:val="26"/>
          <w:szCs w:val="26"/>
        </w:rPr>
        <w:t xml:space="preserve"> «Сильная первичка – сильный профсоюз». </w:t>
      </w:r>
    </w:p>
    <w:p w14:paraId="7EB03DAE" w14:textId="4A3B32D2" w:rsidR="001C134D" w:rsidRPr="005621CC" w:rsidRDefault="001C134D" w:rsidP="001C134D">
      <w:pPr>
        <w:tabs>
          <w:tab w:val="left" w:pos="0"/>
        </w:tabs>
        <w:jc w:val="center"/>
        <w:rPr>
          <w:b/>
          <w:color w:val="000000" w:themeColor="text1"/>
          <w:sz w:val="26"/>
          <w:szCs w:val="26"/>
        </w:rPr>
      </w:pPr>
      <w:r w:rsidRPr="005621CC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004D2126" w14:textId="77777777" w:rsidR="001C134D" w:rsidRPr="005621CC" w:rsidRDefault="001C134D" w:rsidP="001C134D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5621CC">
        <w:rPr>
          <w:b/>
          <w:color w:val="000000" w:themeColor="text1"/>
          <w:sz w:val="26"/>
          <w:szCs w:val="26"/>
        </w:rPr>
        <w:t>ПОСТАНОВЛЯЕТ</w:t>
      </w:r>
      <w:r w:rsidRPr="005621CC">
        <w:rPr>
          <w:color w:val="000000" w:themeColor="text1"/>
          <w:sz w:val="26"/>
          <w:szCs w:val="26"/>
        </w:rPr>
        <w:t xml:space="preserve">: </w:t>
      </w:r>
    </w:p>
    <w:p w14:paraId="4E040CBC" w14:textId="77777777" w:rsidR="001C134D" w:rsidRPr="005621CC" w:rsidRDefault="001C134D" w:rsidP="001C134D">
      <w:pPr>
        <w:tabs>
          <w:tab w:val="left" w:pos="0"/>
        </w:tabs>
        <w:jc w:val="center"/>
        <w:rPr>
          <w:b/>
          <w:sz w:val="26"/>
          <w:szCs w:val="26"/>
        </w:rPr>
      </w:pPr>
    </w:p>
    <w:p w14:paraId="5F8351FD" w14:textId="40F36914" w:rsidR="001C134D" w:rsidRPr="005621CC" w:rsidRDefault="001C134D" w:rsidP="001C134D">
      <w:pPr>
        <w:tabs>
          <w:tab w:val="left" w:pos="0"/>
        </w:tabs>
        <w:jc w:val="both"/>
        <w:rPr>
          <w:bCs/>
          <w:sz w:val="26"/>
          <w:szCs w:val="26"/>
        </w:rPr>
      </w:pPr>
      <w:r w:rsidRPr="005621CC">
        <w:rPr>
          <w:bCs/>
          <w:sz w:val="26"/>
          <w:szCs w:val="26"/>
        </w:rPr>
        <w:t xml:space="preserve">1. Провести форум председателей первичных профсоюзных организаций и профсоюзного актива Курской городской организации Общероссийского Профсоюза образования «Сильная первичка – сильный профсоюз» </w:t>
      </w:r>
      <w:r w:rsidR="00165B65" w:rsidRPr="005621CC">
        <w:rPr>
          <w:bCs/>
          <w:sz w:val="26"/>
          <w:szCs w:val="26"/>
        </w:rPr>
        <w:t xml:space="preserve">(далее - форум) </w:t>
      </w:r>
      <w:r w:rsidRPr="005621CC">
        <w:rPr>
          <w:bCs/>
          <w:sz w:val="26"/>
          <w:szCs w:val="26"/>
        </w:rPr>
        <w:t xml:space="preserve">18 мая 2023 года на базе </w:t>
      </w:r>
      <w:r w:rsidRPr="005621CC">
        <w:rPr>
          <w:bCs/>
          <w:color w:val="000000"/>
          <w:sz w:val="26"/>
          <w:szCs w:val="26"/>
        </w:rPr>
        <w:t>МБУ ДО «Детский оздоровительно – образовательный (профильный) центр имени Ульяны Громовой».</w:t>
      </w:r>
    </w:p>
    <w:p w14:paraId="42160CAF" w14:textId="732AE8AB" w:rsidR="001E3AF8" w:rsidRPr="005621CC" w:rsidRDefault="001C134D" w:rsidP="001E3AF8">
      <w:pPr>
        <w:ind w:firstLine="708"/>
        <w:jc w:val="both"/>
        <w:rPr>
          <w:sz w:val="26"/>
          <w:szCs w:val="26"/>
        </w:rPr>
      </w:pPr>
      <w:r w:rsidRPr="005621CC">
        <w:rPr>
          <w:sz w:val="26"/>
          <w:szCs w:val="26"/>
        </w:rPr>
        <w:t>2</w:t>
      </w:r>
      <w:r w:rsidR="001E3AF8" w:rsidRPr="005621CC">
        <w:rPr>
          <w:sz w:val="26"/>
          <w:szCs w:val="26"/>
        </w:rPr>
        <w:t xml:space="preserve">. Утвердить программу проведения </w:t>
      </w:r>
      <w:r w:rsidR="00165B65" w:rsidRPr="005621CC">
        <w:rPr>
          <w:sz w:val="26"/>
          <w:szCs w:val="26"/>
        </w:rPr>
        <w:t>форума</w:t>
      </w:r>
      <w:r w:rsidR="001E3AF8" w:rsidRPr="005621CC">
        <w:rPr>
          <w:sz w:val="26"/>
          <w:szCs w:val="26"/>
        </w:rPr>
        <w:t xml:space="preserve"> (Программа прилагается).</w:t>
      </w:r>
    </w:p>
    <w:p w14:paraId="62F1637F" w14:textId="28A7AC08" w:rsidR="001E3AF8" w:rsidRPr="005621CC" w:rsidRDefault="00165B65" w:rsidP="001E3AF8">
      <w:pPr>
        <w:ind w:firstLine="708"/>
        <w:jc w:val="both"/>
        <w:rPr>
          <w:sz w:val="26"/>
          <w:szCs w:val="26"/>
        </w:rPr>
      </w:pPr>
      <w:r w:rsidRPr="005621CC">
        <w:rPr>
          <w:sz w:val="26"/>
          <w:szCs w:val="26"/>
        </w:rPr>
        <w:t>3</w:t>
      </w:r>
      <w:r w:rsidR="001E3AF8" w:rsidRPr="005621CC">
        <w:rPr>
          <w:sz w:val="26"/>
          <w:szCs w:val="26"/>
        </w:rPr>
        <w:t xml:space="preserve">. Утвердить смету расходов проведения </w:t>
      </w:r>
      <w:r w:rsidRPr="005621CC">
        <w:rPr>
          <w:sz w:val="26"/>
          <w:szCs w:val="26"/>
        </w:rPr>
        <w:t>форума</w:t>
      </w:r>
      <w:r w:rsidR="001E3AF8" w:rsidRPr="005621CC">
        <w:rPr>
          <w:sz w:val="26"/>
          <w:szCs w:val="26"/>
        </w:rPr>
        <w:t xml:space="preserve"> (Смета расходов прилагается).</w:t>
      </w:r>
    </w:p>
    <w:p w14:paraId="6182FBBE" w14:textId="7A204B8C" w:rsidR="001E3AF8" w:rsidRPr="005621CC" w:rsidRDefault="00165B65" w:rsidP="001E3AF8">
      <w:pPr>
        <w:ind w:firstLine="708"/>
        <w:jc w:val="both"/>
        <w:rPr>
          <w:sz w:val="26"/>
          <w:szCs w:val="26"/>
        </w:rPr>
      </w:pPr>
      <w:r w:rsidRPr="005621CC">
        <w:rPr>
          <w:sz w:val="26"/>
          <w:szCs w:val="26"/>
        </w:rPr>
        <w:t>4</w:t>
      </w:r>
      <w:r w:rsidR="001E3AF8" w:rsidRPr="005621CC">
        <w:rPr>
          <w:sz w:val="26"/>
          <w:szCs w:val="26"/>
        </w:rPr>
        <w:t xml:space="preserve">. Возложить ответственность за проведение </w:t>
      </w:r>
      <w:r w:rsidRPr="005621CC">
        <w:rPr>
          <w:sz w:val="26"/>
          <w:szCs w:val="26"/>
        </w:rPr>
        <w:t xml:space="preserve">форума </w:t>
      </w:r>
      <w:r w:rsidR="001E3AF8" w:rsidRPr="005621CC">
        <w:rPr>
          <w:sz w:val="26"/>
          <w:szCs w:val="26"/>
        </w:rPr>
        <w:t>на штатных сотрудников горкома Профсоюза, членов президиума горкома Профсоюза.</w:t>
      </w:r>
    </w:p>
    <w:p w14:paraId="4E4F50B3" w14:textId="160A0BDA" w:rsidR="006C2B18" w:rsidRPr="005621CC" w:rsidRDefault="006C2B18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 w:rsidRPr="005621CC">
        <w:rPr>
          <w:sz w:val="26"/>
          <w:szCs w:val="26"/>
        </w:rPr>
        <w:t xml:space="preserve">5. Главному бухгалтеру </w:t>
      </w:r>
      <w:proofErr w:type="spellStart"/>
      <w:r w:rsidRPr="005621CC">
        <w:rPr>
          <w:sz w:val="26"/>
          <w:szCs w:val="26"/>
        </w:rPr>
        <w:t>Ковыневой</w:t>
      </w:r>
      <w:proofErr w:type="spellEnd"/>
      <w:r w:rsidRPr="005621CC">
        <w:rPr>
          <w:sz w:val="26"/>
          <w:szCs w:val="26"/>
        </w:rPr>
        <w:t xml:space="preserve"> М.С. предусмотреть в Смете расходов Курской городской организации </w:t>
      </w:r>
      <w:r w:rsidR="00165B65" w:rsidRPr="005621CC">
        <w:rPr>
          <w:sz w:val="26"/>
          <w:szCs w:val="26"/>
        </w:rPr>
        <w:t xml:space="preserve">профсоюза </w:t>
      </w:r>
      <w:r w:rsidRPr="005621CC">
        <w:rPr>
          <w:sz w:val="26"/>
          <w:szCs w:val="26"/>
        </w:rPr>
        <w:t xml:space="preserve">денежные средства для </w:t>
      </w:r>
      <w:r w:rsidR="00165B65" w:rsidRPr="005621CC">
        <w:rPr>
          <w:sz w:val="26"/>
          <w:szCs w:val="26"/>
        </w:rPr>
        <w:t>проведения форума</w:t>
      </w:r>
      <w:r w:rsidRPr="005621CC">
        <w:rPr>
          <w:sz w:val="26"/>
          <w:szCs w:val="26"/>
        </w:rPr>
        <w:t xml:space="preserve">. </w:t>
      </w:r>
    </w:p>
    <w:p w14:paraId="1AB1F782" w14:textId="23AB8041" w:rsidR="00165B65" w:rsidRPr="005621CC" w:rsidRDefault="00165B65" w:rsidP="00165B65">
      <w:pPr>
        <w:ind w:firstLine="708"/>
        <w:jc w:val="both"/>
        <w:rPr>
          <w:sz w:val="26"/>
          <w:szCs w:val="26"/>
        </w:rPr>
      </w:pPr>
      <w:r w:rsidRPr="005621CC">
        <w:rPr>
          <w:sz w:val="26"/>
          <w:szCs w:val="26"/>
        </w:rPr>
        <w:t xml:space="preserve">6. Контроль за выполнением постановления возложить на председателя горкома Профсоюза Боеву М.В., главного бухгалтера М.С. </w:t>
      </w:r>
      <w:proofErr w:type="spellStart"/>
      <w:r w:rsidRPr="005621CC">
        <w:rPr>
          <w:sz w:val="26"/>
          <w:szCs w:val="26"/>
        </w:rPr>
        <w:t>Ковыневу</w:t>
      </w:r>
      <w:proofErr w:type="spellEnd"/>
      <w:r w:rsidRPr="005621CC">
        <w:rPr>
          <w:sz w:val="26"/>
          <w:szCs w:val="26"/>
        </w:rPr>
        <w:t>.</w:t>
      </w:r>
    </w:p>
    <w:p w14:paraId="74DB434E" w14:textId="77777777" w:rsidR="00165B65" w:rsidRPr="005621CC" w:rsidRDefault="00165B65" w:rsidP="007F4DBB">
      <w:pPr>
        <w:suppressAutoHyphens/>
        <w:ind w:firstLine="708"/>
        <w:jc w:val="both"/>
        <w:rPr>
          <w:sz w:val="26"/>
          <w:szCs w:val="26"/>
        </w:rPr>
      </w:pPr>
    </w:p>
    <w:p w14:paraId="5935BFBA" w14:textId="77777777" w:rsidR="00B1567E" w:rsidRPr="005621CC" w:rsidRDefault="00B1567E" w:rsidP="00B1567E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3E2C3E79" w14:textId="77777777" w:rsidR="00B1567E" w:rsidRPr="005621CC" w:rsidRDefault="00B1567E" w:rsidP="00B1567E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4A624A18" w14:textId="77777777" w:rsidR="00B1567E" w:rsidRPr="005621CC" w:rsidRDefault="00B1567E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2C1E5C8" w14:textId="42657C67" w:rsidR="005B4FD5" w:rsidRPr="005621CC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5621CC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Pr="005621CC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5621CC">
        <w:rPr>
          <w:rFonts w:cs="Calibri"/>
          <w:sz w:val="26"/>
          <w:szCs w:val="26"/>
          <w:lang w:eastAsia="ar-SA"/>
        </w:rPr>
        <w:t>организации Профсоюза</w:t>
      </w:r>
      <w:r w:rsidRPr="005621CC">
        <w:rPr>
          <w:rFonts w:cs="Calibri"/>
          <w:sz w:val="26"/>
          <w:szCs w:val="26"/>
          <w:lang w:eastAsia="ar-SA"/>
        </w:rPr>
        <w:tab/>
        <w:t>М.В. Боева</w:t>
      </w:r>
    </w:p>
    <w:p w14:paraId="782E4168" w14:textId="77777777" w:rsidR="00364A9F" w:rsidRPr="005621CC" w:rsidRDefault="00364A9F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sectPr w:rsidR="00364A9F" w:rsidRPr="005621CC" w:rsidSect="00594539">
      <w:headerReference w:type="default" r:id="rId9"/>
      <w:pgSz w:w="11906" w:h="16838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F56ED" w14:textId="77777777" w:rsidR="00404328" w:rsidRDefault="00404328" w:rsidP="00CF262D">
      <w:r>
        <w:separator/>
      </w:r>
    </w:p>
  </w:endnote>
  <w:endnote w:type="continuationSeparator" w:id="0">
    <w:p w14:paraId="6BDC54E6" w14:textId="77777777" w:rsidR="00404328" w:rsidRDefault="00404328" w:rsidP="00CF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39118" w14:textId="77777777" w:rsidR="00404328" w:rsidRDefault="00404328" w:rsidP="00CF262D">
      <w:r>
        <w:separator/>
      </w:r>
    </w:p>
  </w:footnote>
  <w:footnote w:type="continuationSeparator" w:id="0">
    <w:p w14:paraId="372950BC" w14:textId="77777777" w:rsidR="00404328" w:rsidRDefault="00404328" w:rsidP="00CF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CC78" w14:textId="08641B98" w:rsidR="00CF262D" w:rsidRDefault="00CF262D" w:rsidP="00CF262D">
    <w:pPr>
      <w:pStyle w:val="ad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26722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5B65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134D"/>
    <w:rsid w:val="001C5D50"/>
    <w:rsid w:val="001E08B6"/>
    <w:rsid w:val="001E138E"/>
    <w:rsid w:val="001E3AF8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28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21CC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4268"/>
    <w:rsid w:val="00675529"/>
    <w:rsid w:val="00675A19"/>
    <w:rsid w:val="0067636B"/>
    <w:rsid w:val="00680550"/>
    <w:rsid w:val="00680ABA"/>
    <w:rsid w:val="00686590"/>
    <w:rsid w:val="006924A5"/>
    <w:rsid w:val="00693D5E"/>
    <w:rsid w:val="00694530"/>
    <w:rsid w:val="00696AF8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59F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1567E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262D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paragraph" w:styleId="ad">
    <w:name w:val="header"/>
    <w:basedOn w:val="a"/>
    <w:link w:val="ae"/>
    <w:unhideWhenUsed/>
    <w:rsid w:val="00CF26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F262D"/>
    <w:rPr>
      <w:sz w:val="24"/>
    </w:rPr>
  </w:style>
  <w:style w:type="paragraph" w:styleId="af">
    <w:name w:val="footer"/>
    <w:basedOn w:val="a"/>
    <w:link w:val="af0"/>
    <w:unhideWhenUsed/>
    <w:rsid w:val="00CF26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F26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416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90</cp:revision>
  <cp:lastPrinted>2023-05-23T11:05:00Z</cp:lastPrinted>
  <dcterms:created xsi:type="dcterms:W3CDTF">2022-03-18T09:18:00Z</dcterms:created>
  <dcterms:modified xsi:type="dcterms:W3CDTF">2023-05-25T06:30:00Z</dcterms:modified>
</cp:coreProperties>
</file>